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37D" w:rsidRPr="00C020AD" w:rsidRDefault="009D537D" w:rsidP="009D537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Thomas KIRKBY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9D537D" w:rsidRPr="00C020AD" w:rsidRDefault="009D537D" w:rsidP="009D537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Textor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D537D" w:rsidRPr="00C020AD" w:rsidRDefault="009D537D" w:rsidP="009D537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9D537D" w:rsidRPr="00C020AD" w:rsidRDefault="009D537D" w:rsidP="009D537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9D537D" w:rsidRPr="00C020AD" w:rsidRDefault="009D537D" w:rsidP="009D537D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 by redemption.  (R.F.Y. p.171)</w:t>
      </w:r>
    </w:p>
    <w:p w:rsidR="009D537D" w:rsidRPr="00C020AD" w:rsidRDefault="009D537D" w:rsidP="009D537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9D537D" w:rsidRPr="00C020AD" w:rsidRDefault="009D537D" w:rsidP="009D537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9D537D" w:rsidP="009D537D">
      <w:pPr>
        <w:pStyle w:val="NoSpacing"/>
      </w:pPr>
      <w:r w:rsidRPr="00C020AD">
        <w:t>26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37D" w:rsidRDefault="009D537D" w:rsidP="00920DE3">
      <w:pPr>
        <w:spacing w:after="0" w:line="240" w:lineRule="auto"/>
      </w:pPr>
      <w:r>
        <w:separator/>
      </w:r>
    </w:p>
  </w:endnote>
  <w:endnote w:type="continuationSeparator" w:id="0">
    <w:p w:rsidR="009D537D" w:rsidRDefault="009D53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37D" w:rsidRDefault="009D537D" w:rsidP="00920DE3">
      <w:pPr>
        <w:spacing w:after="0" w:line="240" w:lineRule="auto"/>
      </w:pPr>
      <w:r>
        <w:separator/>
      </w:r>
    </w:p>
  </w:footnote>
  <w:footnote w:type="continuationSeparator" w:id="0">
    <w:p w:rsidR="009D537D" w:rsidRDefault="009D53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7D"/>
    <w:rsid w:val="00120749"/>
    <w:rsid w:val="00624CAE"/>
    <w:rsid w:val="00920DE3"/>
    <w:rsid w:val="009D537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D537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D537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2014-02-25T20:26:00Z</dcterms:created>
  <dcterms:modified xsi:type="dcterms:W3CDTF">2014-02-25T20:26:00Z</dcterms:modified>
</cp:coreProperties>
</file>